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BC" w:rsidRDefault="00264EBC">
      <w:r>
        <w:t xml:space="preserve">                       </w:t>
      </w:r>
      <w:r>
        <w:rPr>
          <w:rFonts w:hint="eastAsia"/>
        </w:rPr>
        <w:t>花鸟画临摹与创作教学大纲</w:t>
      </w:r>
    </w:p>
    <w:p w:rsidR="00264EBC" w:rsidRPr="00844A4F" w:rsidRDefault="00264EBC" w:rsidP="00844A4F"/>
    <w:p w:rsidR="00264EBC" w:rsidRDefault="00264EBC" w:rsidP="00844A4F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教师联系方式</w:t>
      </w:r>
      <w:r>
        <w:t xml:space="preserve">                                 </w:t>
      </w:r>
    </w:p>
    <w:p w:rsidR="00264EBC" w:rsidRDefault="00264EBC" w:rsidP="00844A4F">
      <w:pPr>
        <w:pStyle w:val="ListParagraph"/>
        <w:ind w:left="420" w:firstLineChars="0" w:firstLine="0"/>
      </w:pPr>
      <w:r>
        <w:rPr>
          <w:rFonts w:hint="eastAsia"/>
        </w:rPr>
        <w:t>姓名：魏志善</w:t>
      </w:r>
      <w:r>
        <w:t xml:space="preserve">                                   </w:t>
      </w:r>
      <w:r>
        <w:rPr>
          <w:rFonts w:hint="eastAsia"/>
        </w:rPr>
        <w:t>职称：讲师</w:t>
      </w:r>
    </w:p>
    <w:p w:rsidR="00264EBC" w:rsidRDefault="00264EBC" w:rsidP="00844A4F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办公室：国画教研室</w:t>
      </w:r>
      <w:r>
        <w:tab/>
      </w:r>
      <w:r>
        <w:rPr>
          <w:rFonts w:hint="eastAsia"/>
        </w:rPr>
        <w:t>手机：</w:t>
      </w:r>
      <w:r>
        <w:t>15221078680</w:t>
      </w:r>
    </w:p>
    <w:p w:rsidR="00264EBC" w:rsidRDefault="00264EBC" w:rsidP="00844A4F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tab/>
      </w:r>
    </w:p>
    <w:p w:rsidR="00264EBC" w:rsidRDefault="00264EBC" w:rsidP="0000327E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课程基本信息</w:t>
      </w:r>
    </w:p>
    <w:p w:rsidR="00264EBC" w:rsidRDefault="00264EBC" w:rsidP="0000327E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课程名称：花鸟画临摹与创作</w:t>
      </w:r>
    </w:p>
    <w:p w:rsidR="00264EBC" w:rsidRDefault="00264EBC" w:rsidP="0000327E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课程代码：</w:t>
      </w:r>
    </w:p>
    <w:p w:rsidR="00264EBC" w:rsidRDefault="00264EBC" w:rsidP="0000327E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总学时：</w:t>
      </w:r>
      <w:r>
        <w:t>48</w:t>
      </w:r>
    </w:p>
    <w:p w:rsidR="00264EBC" w:rsidRDefault="00264EBC" w:rsidP="0000327E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学分：</w:t>
      </w:r>
    </w:p>
    <w:p w:rsidR="00264EBC" w:rsidRDefault="00264EBC" w:rsidP="0000327E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Default="00264EBC" w:rsidP="0000327E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课程内容描述</w:t>
      </w:r>
    </w:p>
    <w:p w:rsidR="00264EBC" w:rsidRDefault="00264EBC" w:rsidP="00C552B5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花鸟画临摹与创作课，是国画专业课程中的一门课程，通过学习花鸟画临摹与创作的表现技法，更进一步了解和掌握国画丰富的造型方法和笔墨的表现技法，更深入了解中国传统绘画艺术的文化特色。</w:t>
      </w:r>
    </w:p>
    <w:p w:rsidR="00264EBC" w:rsidRDefault="00264EBC" w:rsidP="00C552B5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Default="00264EBC" w:rsidP="00C552B5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课程学习目标</w:t>
      </w:r>
    </w:p>
    <w:p w:rsidR="00264EBC" w:rsidRDefault="00264EBC" w:rsidP="00C552B5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Default="00264EBC" w:rsidP="00C552B5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本课程学习目标：通过临摹范画的学习方式，了解国画的表现方法，掌握笔墨的表现技法。具体目标包括：</w:t>
      </w:r>
    </w:p>
    <w:p w:rsidR="00264EBC" w:rsidRDefault="00264EBC" w:rsidP="00686277">
      <w:pPr>
        <w:pStyle w:val="ListParagraph"/>
        <w:numPr>
          <w:ilvl w:val="0"/>
          <w:numId w:val="2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认识国画写意的造型表现特色。</w:t>
      </w:r>
    </w:p>
    <w:p w:rsidR="00264EBC" w:rsidRDefault="00264EBC" w:rsidP="00686277">
      <w:pPr>
        <w:pStyle w:val="ListParagraph"/>
        <w:numPr>
          <w:ilvl w:val="0"/>
          <w:numId w:val="2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熟悉国画写意的水墨表现精神。</w:t>
      </w:r>
    </w:p>
    <w:p w:rsidR="00264EBC" w:rsidRDefault="00264EBC" w:rsidP="00686277">
      <w:pPr>
        <w:pStyle w:val="ListParagraph"/>
        <w:numPr>
          <w:ilvl w:val="0"/>
          <w:numId w:val="2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掌握国画写意的水墨表现能力。</w:t>
      </w:r>
    </w:p>
    <w:p w:rsidR="00264EBC" w:rsidRDefault="00264EBC" w:rsidP="00EF439F">
      <w:pPr>
        <w:pStyle w:val="ListParagraph"/>
        <w:tabs>
          <w:tab w:val="left" w:pos="5325"/>
          <w:tab w:val="right" w:pos="8306"/>
        </w:tabs>
        <w:ind w:left="780" w:firstLineChars="0" w:firstLine="0"/>
      </w:pPr>
    </w:p>
    <w:p w:rsidR="00264EBC" w:rsidRDefault="00264EBC" w:rsidP="00EF439F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课程教学形式及具体要求</w:t>
      </w:r>
    </w:p>
    <w:p w:rsidR="00264EBC" w:rsidRDefault="00264EBC" w:rsidP="00EF439F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本课程采取通过教师的讲授、示范，使学生了解写意花鸟画的造型方法和笔墨表现技法。</w:t>
      </w:r>
    </w:p>
    <w:p w:rsidR="00264EBC" w:rsidRDefault="00264EBC" w:rsidP="00EF439F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Default="00264EBC" w:rsidP="00EF439F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实践的实施细则：</w:t>
      </w:r>
    </w:p>
    <w:p w:rsidR="00264EBC" w:rsidRDefault="00264EBC" w:rsidP="001C5E79">
      <w:pPr>
        <w:pStyle w:val="ListParagraph"/>
        <w:numPr>
          <w:ilvl w:val="0"/>
          <w:numId w:val="3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品读范画，提高对国画水墨写意精神的感知。</w:t>
      </w:r>
    </w:p>
    <w:p w:rsidR="00264EBC" w:rsidRDefault="00264EBC" w:rsidP="001C5E79">
      <w:pPr>
        <w:pStyle w:val="ListParagraph"/>
        <w:numPr>
          <w:ilvl w:val="0"/>
          <w:numId w:val="3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通过示范、讲授使学生了解笔墨表现的技巧和方法。</w:t>
      </w:r>
    </w:p>
    <w:p w:rsidR="00264EBC" w:rsidRDefault="00264EBC" w:rsidP="001C5E79">
      <w:pPr>
        <w:pStyle w:val="ListParagraph"/>
        <w:numPr>
          <w:ilvl w:val="0"/>
          <w:numId w:val="3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通过对优秀范画的临摹，使学生初步掌握国画写意花鸟画的表现技法。</w:t>
      </w:r>
    </w:p>
    <w:p w:rsidR="00264EBC" w:rsidRDefault="00264EBC" w:rsidP="001C5E79">
      <w:pPr>
        <w:pStyle w:val="ListParagraph"/>
        <w:tabs>
          <w:tab w:val="left" w:pos="5325"/>
          <w:tab w:val="right" w:pos="8306"/>
        </w:tabs>
        <w:ind w:left="780" w:firstLineChars="0" w:firstLine="0"/>
      </w:pPr>
    </w:p>
    <w:p w:rsidR="00264EBC" w:rsidRDefault="00264EBC" w:rsidP="002C364B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课程考核方式及评分要求</w:t>
      </w:r>
    </w:p>
    <w:p w:rsidR="00264EBC" w:rsidRDefault="00264EBC" w:rsidP="002C364B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本课程以合格不合格为划分最终等级</w:t>
      </w:r>
    </w:p>
    <w:p w:rsidR="00264EBC" w:rsidRDefault="00264EBC" w:rsidP="002C364B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Default="00264EBC" w:rsidP="002C364B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本门课程的评定根据以下几个方面确定：</w:t>
      </w:r>
    </w:p>
    <w:p w:rsidR="00264EBC" w:rsidRDefault="00264EBC" w:rsidP="002C364B">
      <w:pPr>
        <w:pStyle w:val="ListParagraph"/>
        <w:numPr>
          <w:ilvl w:val="0"/>
          <w:numId w:val="4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作业完成情况。</w:t>
      </w:r>
    </w:p>
    <w:p w:rsidR="00264EBC" w:rsidRDefault="00264EBC" w:rsidP="002C364B">
      <w:pPr>
        <w:pStyle w:val="ListParagraph"/>
        <w:numPr>
          <w:ilvl w:val="0"/>
          <w:numId w:val="4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作业完成质量情况。</w:t>
      </w:r>
    </w:p>
    <w:p w:rsidR="00264EBC" w:rsidRDefault="00264EBC" w:rsidP="002C364B">
      <w:pPr>
        <w:pStyle w:val="ListParagraph"/>
        <w:numPr>
          <w:ilvl w:val="0"/>
          <w:numId w:val="4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学习态度情况。</w:t>
      </w:r>
    </w:p>
    <w:p w:rsidR="00264EBC" w:rsidRDefault="00264EBC" w:rsidP="003A3165">
      <w:pPr>
        <w:pStyle w:val="ListParagraph"/>
        <w:tabs>
          <w:tab w:val="left" w:pos="5325"/>
          <w:tab w:val="right" w:pos="8306"/>
        </w:tabs>
        <w:ind w:left="780" w:firstLineChars="0" w:firstLine="0"/>
      </w:pPr>
    </w:p>
    <w:p w:rsidR="00264EBC" w:rsidRDefault="00264EBC" w:rsidP="003A3165">
      <w:pPr>
        <w:pStyle w:val="ListParagraph"/>
        <w:tabs>
          <w:tab w:val="left" w:pos="5325"/>
          <w:tab w:val="right" w:pos="8306"/>
        </w:tabs>
        <w:ind w:left="780" w:firstLineChars="0" w:firstLine="0"/>
      </w:pPr>
      <w:r>
        <w:rPr>
          <w:rFonts w:hint="eastAsia"/>
        </w:rPr>
        <w:t>两项以上认真完成者为合格。</w:t>
      </w:r>
    </w:p>
    <w:p w:rsidR="00264EBC" w:rsidRDefault="00264EBC" w:rsidP="003A3165">
      <w:pPr>
        <w:pStyle w:val="ListParagraph"/>
        <w:tabs>
          <w:tab w:val="left" w:pos="5325"/>
          <w:tab w:val="right" w:pos="8306"/>
        </w:tabs>
        <w:ind w:left="780" w:firstLineChars="0" w:firstLine="0"/>
      </w:pPr>
      <w:r>
        <w:rPr>
          <w:rFonts w:hint="eastAsia"/>
        </w:rPr>
        <w:t>两项以上不认真完成者为不合格。</w:t>
      </w:r>
    </w:p>
    <w:p w:rsidR="00264EBC" w:rsidRDefault="00264EBC" w:rsidP="003A3165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教材及参考</w:t>
      </w:r>
    </w:p>
    <w:p w:rsidR="00264EBC" w:rsidRDefault="00264EBC" w:rsidP="003A3165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rPr>
          <w:rFonts w:hint="eastAsia"/>
        </w:rPr>
        <w:t>教师学生商定，教师提供临摹范本。</w:t>
      </w:r>
    </w:p>
    <w:p w:rsidR="00264EBC" w:rsidRDefault="00264EBC" w:rsidP="003A3165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Default="00264EBC" w:rsidP="007E09B3">
      <w:pPr>
        <w:pStyle w:val="ListParagraph"/>
        <w:numPr>
          <w:ilvl w:val="0"/>
          <w:numId w:val="1"/>
        </w:numPr>
        <w:tabs>
          <w:tab w:val="left" w:pos="5325"/>
          <w:tab w:val="right" w:pos="8306"/>
        </w:tabs>
        <w:ind w:firstLineChars="0"/>
      </w:pPr>
      <w:r>
        <w:rPr>
          <w:rFonts w:hint="eastAsia"/>
        </w:rPr>
        <w:t>课程实施计划</w:t>
      </w:r>
    </w:p>
    <w:p w:rsidR="00264EBC" w:rsidRDefault="00264EBC" w:rsidP="007E09B3">
      <w:pPr>
        <w:pStyle w:val="ListParagraph"/>
        <w:tabs>
          <w:tab w:val="left" w:pos="5325"/>
          <w:tab w:val="right" w:pos="8306"/>
        </w:tabs>
        <w:ind w:left="420" w:firstLineChars="0" w:firstLine="0"/>
      </w:pPr>
      <w:r>
        <w:t xml:space="preserve">                 </w:t>
      </w:r>
      <w:r>
        <w:rPr>
          <w:rFonts w:hint="eastAsia"/>
        </w:rPr>
        <w:t>课程实施计划表</w:t>
      </w:r>
    </w:p>
    <w:tbl>
      <w:tblPr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1"/>
        <w:gridCol w:w="2559"/>
        <w:gridCol w:w="701"/>
        <w:gridCol w:w="2835"/>
        <w:gridCol w:w="1326"/>
      </w:tblGrid>
      <w:tr w:rsidR="00264EBC" w:rsidRPr="00DA6821" w:rsidTr="00DA6821">
        <w:trPr>
          <w:trHeight w:val="409"/>
        </w:trPr>
        <w:tc>
          <w:tcPr>
            <w:tcW w:w="68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周次</w:t>
            </w:r>
          </w:p>
        </w:tc>
        <w:tc>
          <w:tcPr>
            <w:tcW w:w="2559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课程内容</w:t>
            </w:r>
          </w:p>
        </w:tc>
        <w:tc>
          <w:tcPr>
            <w:tcW w:w="70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时数</w:t>
            </w:r>
          </w:p>
        </w:tc>
        <w:tc>
          <w:tcPr>
            <w:tcW w:w="2835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布置作业内容</w:t>
            </w:r>
          </w:p>
        </w:tc>
        <w:tc>
          <w:tcPr>
            <w:tcW w:w="1326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执行情况</w:t>
            </w:r>
          </w:p>
        </w:tc>
      </w:tr>
      <w:tr w:rsidR="00264EBC" w:rsidRPr="00DA6821" w:rsidTr="00DA6821">
        <w:trPr>
          <w:trHeight w:val="556"/>
        </w:trPr>
        <w:tc>
          <w:tcPr>
            <w:tcW w:w="68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>
              <w:rPr>
                <w:rFonts w:hint="eastAsia"/>
              </w:rPr>
              <w:t>七</w:t>
            </w:r>
          </w:p>
        </w:tc>
        <w:tc>
          <w:tcPr>
            <w:tcW w:w="2559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品画、示范、讲授，学生临摹范画</w:t>
            </w:r>
          </w:p>
        </w:tc>
        <w:tc>
          <w:tcPr>
            <w:tcW w:w="70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t>16</w:t>
            </w:r>
          </w:p>
        </w:tc>
        <w:tc>
          <w:tcPr>
            <w:tcW w:w="2835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课外临习</w:t>
            </w:r>
          </w:p>
        </w:tc>
        <w:tc>
          <w:tcPr>
            <w:tcW w:w="1326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作业检查</w:t>
            </w:r>
          </w:p>
        </w:tc>
      </w:tr>
      <w:tr w:rsidR="00264EBC" w:rsidRPr="00DA6821" w:rsidTr="00DA6821">
        <w:trPr>
          <w:trHeight w:val="409"/>
        </w:trPr>
        <w:tc>
          <w:tcPr>
            <w:tcW w:w="68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>
              <w:rPr>
                <w:rFonts w:hint="eastAsia"/>
              </w:rPr>
              <w:t>八</w:t>
            </w:r>
          </w:p>
        </w:tc>
        <w:tc>
          <w:tcPr>
            <w:tcW w:w="2559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临摹、默写范画</w:t>
            </w:r>
          </w:p>
        </w:tc>
        <w:tc>
          <w:tcPr>
            <w:tcW w:w="70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t>16</w:t>
            </w:r>
          </w:p>
        </w:tc>
        <w:tc>
          <w:tcPr>
            <w:tcW w:w="2835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课外临习</w:t>
            </w:r>
          </w:p>
        </w:tc>
        <w:tc>
          <w:tcPr>
            <w:tcW w:w="1326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提交作业</w:t>
            </w:r>
          </w:p>
        </w:tc>
      </w:tr>
      <w:tr w:rsidR="00264EBC" w:rsidRPr="00DA6821" w:rsidTr="00DA6821">
        <w:trPr>
          <w:trHeight w:val="409"/>
        </w:trPr>
        <w:tc>
          <w:tcPr>
            <w:tcW w:w="68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>
              <w:rPr>
                <w:rFonts w:hint="eastAsia"/>
              </w:rPr>
              <w:t>九</w:t>
            </w:r>
          </w:p>
        </w:tc>
        <w:tc>
          <w:tcPr>
            <w:tcW w:w="2559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临摹、默写范画</w:t>
            </w:r>
            <w:r>
              <w:t>,</w:t>
            </w:r>
            <w:r>
              <w:rPr>
                <w:rFonts w:hint="eastAsia"/>
              </w:rPr>
              <w:t>创作</w:t>
            </w:r>
            <w:r>
              <w:t>.</w:t>
            </w:r>
          </w:p>
        </w:tc>
        <w:tc>
          <w:tcPr>
            <w:tcW w:w="70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>
              <w:t>16</w:t>
            </w:r>
          </w:p>
        </w:tc>
        <w:tc>
          <w:tcPr>
            <w:tcW w:w="2835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课外临习</w:t>
            </w:r>
          </w:p>
        </w:tc>
        <w:tc>
          <w:tcPr>
            <w:tcW w:w="1326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  <w:r w:rsidRPr="00DA6821">
              <w:rPr>
                <w:rFonts w:hint="eastAsia"/>
              </w:rPr>
              <w:t>提交作业</w:t>
            </w:r>
          </w:p>
        </w:tc>
      </w:tr>
      <w:tr w:rsidR="00264EBC" w:rsidRPr="00DA6821" w:rsidTr="00DA6821">
        <w:trPr>
          <w:trHeight w:val="409"/>
        </w:trPr>
        <w:tc>
          <w:tcPr>
            <w:tcW w:w="68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2559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70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2835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1326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</w:tr>
      <w:tr w:rsidR="00264EBC" w:rsidRPr="00DA6821" w:rsidTr="00DA6821">
        <w:trPr>
          <w:trHeight w:val="409"/>
        </w:trPr>
        <w:tc>
          <w:tcPr>
            <w:tcW w:w="68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2559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701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2835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  <w:tc>
          <w:tcPr>
            <w:tcW w:w="1326" w:type="dxa"/>
          </w:tcPr>
          <w:p w:rsidR="00264EBC" w:rsidRPr="00DA6821" w:rsidRDefault="00264EBC" w:rsidP="00DA6821">
            <w:pPr>
              <w:pStyle w:val="ListParagraph"/>
              <w:tabs>
                <w:tab w:val="left" w:pos="5325"/>
                <w:tab w:val="right" w:pos="8306"/>
              </w:tabs>
              <w:ind w:firstLineChars="0" w:firstLine="0"/>
            </w:pPr>
          </w:p>
        </w:tc>
      </w:tr>
    </w:tbl>
    <w:p w:rsidR="00264EBC" w:rsidRPr="003A3165" w:rsidRDefault="00264EBC" w:rsidP="00410B56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p w:rsidR="00264EBC" w:rsidRPr="003A3165" w:rsidRDefault="00264EBC" w:rsidP="003A3165">
      <w:pPr>
        <w:pStyle w:val="ListParagraph"/>
        <w:tabs>
          <w:tab w:val="left" w:pos="5325"/>
          <w:tab w:val="right" w:pos="8306"/>
        </w:tabs>
        <w:ind w:left="420" w:firstLineChars="0" w:firstLine="0"/>
      </w:pPr>
    </w:p>
    <w:sectPr w:rsidR="00264EBC" w:rsidRPr="003A3165" w:rsidSect="00E868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EBC" w:rsidRDefault="00264EBC" w:rsidP="007E09B3">
      <w:r>
        <w:separator/>
      </w:r>
    </w:p>
  </w:endnote>
  <w:endnote w:type="continuationSeparator" w:id="0">
    <w:p w:rsidR="00264EBC" w:rsidRDefault="00264EBC" w:rsidP="007E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EBC" w:rsidRDefault="00264EBC" w:rsidP="007E09B3">
      <w:r>
        <w:separator/>
      </w:r>
    </w:p>
  </w:footnote>
  <w:footnote w:type="continuationSeparator" w:id="0">
    <w:p w:rsidR="00264EBC" w:rsidRDefault="00264EBC" w:rsidP="007E0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460A"/>
    <w:multiLevelType w:val="hybridMultilevel"/>
    <w:tmpl w:val="80FEF858"/>
    <w:lvl w:ilvl="0" w:tplc="514063A8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38BB2DD2"/>
    <w:multiLevelType w:val="hybridMultilevel"/>
    <w:tmpl w:val="C6543FCA"/>
    <w:lvl w:ilvl="0" w:tplc="9C08564A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3AF16850"/>
    <w:multiLevelType w:val="hybridMultilevel"/>
    <w:tmpl w:val="97BCB49A"/>
    <w:lvl w:ilvl="0" w:tplc="E6D8A9E8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388133B"/>
    <w:multiLevelType w:val="hybridMultilevel"/>
    <w:tmpl w:val="8C644AD2"/>
    <w:lvl w:ilvl="0" w:tplc="62BE6A32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A4F"/>
    <w:rsid w:val="0000327E"/>
    <w:rsid w:val="00030E2A"/>
    <w:rsid w:val="001C5E79"/>
    <w:rsid w:val="00240414"/>
    <w:rsid w:val="00264EBC"/>
    <w:rsid w:val="0029223D"/>
    <w:rsid w:val="002C364B"/>
    <w:rsid w:val="003A3165"/>
    <w:rsid w:val="003C1355"/>
    <w:rsid w:val="003E3091"/>
    <w:rsid w:val="00410B56"/>
    <w:rsid w:val="00533A13"/>
    <w:rsid w:val="006423B6"/>
    <w:rsid w:val="0067541B"/>
    <w:rsid w:val="00686277"/>
    <w:rsid w:val="006A7DF8"/>
    <w:rsid w:val="007464C6"/>
    <w:rsid w:val="007E09B3"/>
    <w:rsid w:val="00844A4F"/>
    <w:rsid w:val="00864521"/>
    <w:rsid w:val="009076FC"/>
    <w:rsid w:val="0095373D"/>
    <w:rsid w:val="00A91DFE"/>
    <w:rsid w:val="00B629E1"/>
    <w:rsid w:val="00BB5AED"/>
    <w:rsid w:val="00C552B5"/>
    <w:rsid w:val="00DA6821"/>
    <w:rsid w:val="00DB29D7"/>
    <w:rsid w:val="00E8682C"/>
    <w:rsid w:val="00EF439F"/>
    <w:rsid w:val="00F71846"/>
    <w:rsid w:val="00F7738C"/>
    <w:rsid w:val="00F94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82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44A4F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7E0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09B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E0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09B3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E09B3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</Pages>
  <Words>121</Words>
  <Characters>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Wee</cp:lastModifiedBy>
  <cp:revision>10</cp:revision>
  <dcterms:created xsi:type="dcterms:W3CDTF">2014-10-07T09:31:00Z</dcterms:created>
  <dcterms:modified xsi:type="dcterms:W3CDTF">2015-06-28T06:09:00Z</dcterms:modified>
</cp:coreProperties>
</file>